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D7269" w14:textId="77777777" w:rsidR="00BA4B75" w:rsidRDefault="00BA4B75" w:rsidP="00BA4B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BATERELL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EBAF0C5" w14:textId="77777777" w:rsidR="00BA4B75" w:rsidRDefault="00BA4B75" w:rsidP="00BA4B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64B3B278" w14:textId="77777777" w:rsidR="00BA4B75" w:rsidRDefault="00BA4B75" w:rsidP="00BA4B75">
      <w:pPr>
        <w:pStyle w:val="NoSpacing"/>
        <w:rPr>
          <w:rFonts w:cs="Times New Roman"/>
          <w:szCs w:val="24"/>
        </w:rPr>
      </w:pPr>
    </w:p>
    <w:p w14:paraId="5CD29E01" w14:textId="77777777" w:rsidR="00BA4B75" w:rsidRDefault="00BA4B75" w:rsidP="00BA4B75">
      <w:pPr>
        <w:pStyle w:val="NoSpacing"/>
        <w:rPr>
          <w:rFonts w:cs="Times New Roman"/>
          <w:szCs w:val="24"/>
        </w:rPr>
      </w:pPr>
    </w:p>
    <w:p w14:paraId="1704623C" w14:textId="77777777" w:rsidR="00BA4B75" w:rsidRDefault="00BA4B75" w:rsidP="00BA4B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Thomas, draper(q.v.).</w:t>
      </w:r>
    </w:p>
    <w:p w14:paraId="1E39516B" w14:textId="77777777" w:rsidR="00BA4B75" w:rsidRDefault="00BA4B75" w:rsidP="00BA4B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7F54380" w14:textId="77777777" w:rsidR="00BA4B75" w:rsidRDefault="00BA4B75" w:rsidP="00BA4B75">
      <w:pPr>
        <w:pStyle w:val="NoSpacing"/>
        <w:rPr>
          <w:rFonts w:cs="Times New Roman"/>
          <w:szCs w:val="24"/>
        </w:rPr>
      </w:pPr>
    </w:p>
    <w:p w14:paraId="372B3FDF" w14:textId="77777777" w:rsidR="00BA4B75" w:rsidRDefault="00BA4B75" w:rsidP="00BA4B75">
      <w:pPr>
        <w:pStyle w:val="NoSpacing"/>
        <w:rPr>
          <w:rFonts w:cs="Times New Roman"/>
          <w:szCs w:val="24"/>
        </w:rPr>
      </w:pPr>
    </w:p>
    <w:p w14:paraId="113E1499" w14:textId="77777777" w:rsidR="00BA4B75" w:rsidRDefault="00BA4B75" w:rsidP="00BA4B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The executors of Roger </w:t>
      </w:r>
      <w:proofErr w:type="spellStart"/>
      <w:r>
        <w:rPr>
          <w:rFonts w:cs="Times New Roman"/>
          <w:szCs w:val="24"/>
        </w:rPr>
        <w:t>Purpyt</w:t>
      </w:r>
      <w:proofErr w:type="spellEnd"/>
      <w:r>
        <w:rPr>
          <w:rFonts w:cs="Times New Roman"/>
          <w:szCs w:val="24"/>
        </w:rPr>
        <w:t xml:space="preserve"> of Colchester(q.v.) brought a plaint of </w:t>
      </w:r>
      <w:proofErr w:type="gramStart"/>
      <w:r>
        <w:rPr>
          <w:rFonts w:cs="Times New Roman"/>
          <w:szCs w:val="24"/>
        </w:rPr>
        <w:t>debt</w:t>
      </w:r>
      <w:proofErr w:type="gramEnd"/>
      <w:r>
        <w:rPr>
          <w:rFonts w:cs="Times New Roman"/>
          <w:szCs w:val="24"/>
        </w:rPr>
        <w:t xml:space="preserve"> </w:t>
      </w:r>
    </w:p>
    <w:p w14:paraId="15A8E91B" w14:textId="77777777" w:rsidR="00BA4B75" w:rsidRDefault="00BA4B75" w:rsidP="00BA4B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them, as the executors of </w:t>
      </w:r>
      <w:proofErr w:type="spellStart"/>
      <w:r>
        <w:rPr>
          <w:rFonts w:cs="Times New Roman"/>
          <w:szCs w:val="24"/>
        </w:rPr>
        <w:t>Amanywe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Bertet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0C037B24" w14:textId="77777777" w:rsidR="00BA4B75" w:rsidRDefault="00BA4B75" w:rsidP="00BA4B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7C97CEBE" w14:textId="77777777" w:rsidR="00BA4B75" w:rsidRDefault="00BA4B75" w:rsidP="00BA4B75">
      <w:pPr>
        <w:pStyle w:val="NoSpacing"/>
        <w:rPr>
          <w:rFonts w:cs="Times New Roman"/>
          <w:szCs w:val="24"/>
        </w:rPr>
      </w:pPr>
    </w:p>
    <w:p w14:paraId="66E357D7" w14:textId="77777777" w:rsidR="00BA4B75" w:rsidRDefault="00BA4B75" w:rsidP="00BA4B75">
      <w:pPr>
        <w:pStyle w:val="NoSpacing"/>
        <w:rPr>
          <w:rFonts w:cs="Times New Roman"/>
          <w:szCs w:val="24"/>
        </w:rPr>
      </w:pPr>
    </w:p>
    <w:p w14:paraId="3AADC705" w14:textId="77777777" w:rsidR="00BA4B75" w:rsidRDefault="00BA4B75" w:rsidP="00BA4B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April 2023</w:t>
      </w:r>
    </w:p>
    <w:p w14:paraId="4F621E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F9169" w14:textId="77777777" w:rsidR="00BA4B75" w:rsidRDefault="00BA4B75" w:rsidP="009139A6">
      <w:r>
        <w:separator/>
      </w:r>
    </w:p>
  </w:endnote>
  <w:endnote w:type="continuationSeparator" w:id="0">
    <w:p w14:paraId="7A700028" w14:textId="77777777" w:rsidR="00BA4B75" w:rsidRDefault="00BA4B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FA1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A87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BDD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E0F9C" w14:textId="77777777" w:rsidR="00BA4B75" w:rsidRDefault="00BA4B75" w:rsidP="009139A6">
      <w:r>
        <w:separator/>
      </w:r>
    </w:p>
  </w:footnote>
  <w:footnote w:type="continuationSeparator" w:id="0">
    <w:p w14:paraId="1942B3D7" w14:textId="77777777" w:rsidR="00BA4B75" w:rsidRDefault="00BA4B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C60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D9F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2C4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B7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A4B75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D727F"/>
  <w15:chartTrackingRefBased/>
  <w15:docId w15:val="{85DBBC6F-6149-4BDB-A363-A8D9ADA9C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A4B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2023-06-11T21:08:00Z</dcterms:created>
  <dcterms:modified xsi:type="dcterms:W3CDTF">2023-06-11T21:09:00Z</dcterms:modified>
</cp:coreProperties>
</file>